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60" w:rsidRPr="00252808" w:rsidRDefault="00B84460" w:rsidP="00252808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B84460" w:rsidRPr="00252808" w:rsidRDefault="00B84460" w:rsidP="00252808">
      <w:pPr>
        <w:framePr w:hSpace="141" w:wrap="around" w:vAnchor="text" w:hAnchor="page" w:x="6016" w:y="1"/>
        <w:spacing w:after="0" w:line="240" w:lineRule="auto"/>
        <w:rPr>
          <w:rFonts w:ascii="Times New Roman" w:hAnsi="Times New Roman"/>
          <w:noProof/>
          <w:sz w:val="28"/>
          <w:szCs w:val="28"/>
          <w:lang w:val="uk-UA" w:eastAsia="ru-RU"/>
        </w:rPr>
      </w:pPr>
      <w:r w:rsidRPr="00A66CB5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252808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B84460" w:rsidRPr="00252808" w:rsidRDefault="00B84460" w:rsidP="00252808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252808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252808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252808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252808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B84460" w:rsidRPr="00252808" w:rsidRDefault="00B84460" w:rsidP="00252808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252808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B84460" w:rsidRPr="00252808" w:rsidRDefault="00B84460" w:rsidP="00252808">
      <w:pPr>
        <w:spacing w:after="120" w:line="240" w:lineRule="auto"/>
        <w:jc w:val="center"/>
        <w:rPr>
          <w:rFonts w:ascii="Times New Roman" w:hAnsi="Times New Roman" w:cs="Tahoma"/>
          <w:spacing w:val="-10"/>
          <w:sz w:val="28"/>
          <w:szCs w:val="28"/>
          <w:lang w:val="uk-UA" w:eastAsia="ru-RU"/>
        </w:rPr>
      </w:pPr>
      <w:r w:rsidRPr="00252808">
        <w:rPr>
          <w:rFonts w:ascii="Times New Roman" w:hAnsi="Times New Roman" w:cs="Tahoma"/>
          <w:spacing w:val="-10"/>
          <w:sz w:val="28"/>
          <w:szCs w:val="28"/>
          <w:lang w:val="uk-UA" w:eastAsia="ru-RU"/>
        </w:rPr>
        <w:t>м.Арциз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29 вересня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  2021 року                                                                      № </w:t>
      </w:r>
      <w:r>
        <w:rPr>
          <w:rFonts w:ascii="Times New Roman" w:hAnsi="Times New Roman"/>
          <w:sz w:val="28"/>
          <w:szCs w:val="28"/>
          <w:lang w:val="uk-UA" w:eastAsia="ru-RU"/>
        </w:rPr>
        <w:t>265</w:t>
      </w:r>
      <w:bookmarkStart w:id="0" w:name="_GoBack"/>
      <w:bookmarkEnd w:id="0"/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- к </w:t>
      </w: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4460" w:rsidRPr="00252808" w:rsidRDefault="00B84460" w:rsidP="00713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b/>
          <w:sz w:val="28"/>
          <w:szCs w:val="28"/>
          <w:lang w:val="uk-UA" w:eastAsia="ru-RU"/>
        </w:rPr>
        <w:t>Про надання щорічної основної</w:t>
      </w:r>
    </w:p>
    <w:p w:rsidR="00B84460" w:rsidRPr="00252808" w:rsidRDefault="00B84460" w:rsidP="00713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b/>
          <w:sz w:val="28"/>
          <w:szCs w:val="28"/>
          <w:lang w:val="uk-UA" w:eastAsia="ru-RU"/>
        </w:rPr>
        <w:t xml:space="preserve">відпустки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Куралову В. </w:t>
      </w:r>
      <w:r w:rsidRPr="00252808">
        <w:rPr>
          <w:rFonts w:ascii="Times New Roman" w:hAnsi="Times New Roman"/>
          <w:b/>
          <w:sz w:val="28"/>
          <w:szCs w:val="28"/>
          <w:lang w:val="uk-UA" w:eastAsia="ru-RU"/>
        </w:rPr>
        <w:t>Д.</w:t>
      </w:r>
    </w:p>
    <w:p w:rsidR="00B84460" w:rsidRPr="00252808" w:rsidRDefault="00B84460" w:rsidP="0025280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12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252808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rFonts w:ascii="Times New Roman" w:hAnsi="Times New Roman"/>
          <w:sz w:val="28"/>
          <w:szCs w:val="28"/>
          <w:lang w:val="uk-UA" w:eastAsia="ru-RU"/>
        </w:rPr>
        <w:t>Куралова В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>.Д.:</w:t>
      </w:r>
    </w:p>
    <w:p w:rsidR="00B84460" w:rsidRPr="00252808" w:rsidRDefault="00B84460" w:rsidP="007136FC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1. НАДАТИ   </w:t>
      </w:r>
      <w:r>
        <w:rPr>
          <w:rFonts w:ascii="Times New Roman" w:hAnsi="Times New Roman"/>
          <w:sz w:val="28"/>
          <w:szCs w:val="28"/>
          <w:lang w:val="uk-UA" w:eastAsia="ru-RU"/>
        </w:rPr>
        <w:t>КУРАЛОВУ Володимиру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Дмитровичу,  старості </w:t>
      </w:r>
      <w:r>
        <w:rPr>
          <w:rFonts w:ascii="Times New Roman" w:hAnsi="Times New Roman"/>
          <w:sz w:val="28"/>
          <w:szCs w:val="28"/>
          <w:lang w:val="uk-UA" w:eastAsia="ru-RU"/>
        </w:rPr>
        <w:t>Деленського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старостинського округу,  щорічну основну відпустку  тривалістю </w:t>
      </w:r>
      <w:r w:rsidRPr="00516AC5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30 календарних днів  з 11 жовтня  2021 року по10 листопада  2021 року включно, </w:t>
      </w:r>
      <w:r w:rsidRPr="00516AC5">
        <w:rPr>
          <w:rFonts w:ascii="Times New Roman" w:hAnsi="Times New Roman"/>
          <w:sz w:val="28"/>
          <w:szCs w:val="28"/>
          <w:highlight w:val="black"/>
        </w:rPr>
        <w:t>не враховуючисвятковідні</w:t>
      </w:r>
      <w:r w:rsidRPr="00516AC5">
        <w:rPr>
          <w:rFonts w:ascii="Times New Roman" w:hAnsi="Times New Roman"/>
          <w:sz w:val="28"/>
          <w:szCs w:val="28"/>
          <w:highlight w:val="black"/>
          <w:lang w:val="uk-UA" w:eastAsia="ru-RU"/>
        </w:rPr>
        <w:t>, за період роботи з 09 грудня 2020 року по 08 грудня 2021 року.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B84460" w:rsidRPr="00252808" w:rsidRDefault="00B84460" w:rsidP="007136FC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2. НАДАТИ </w:t>
      </w:r>
      <w:r>
        <w:rPr>
          <w:rFonts w:ascii="Times New Roman" w:hAnsi="Times New Roman"/>
          <w:sz w:val="28"/>
          <w:szCs w:val="28"/>
          <w:lang w:val="uk-UA" w:eastAsia="ru-RU"/>
        </w:rPr>
        <w:t>КУРАЛОВУ Володимиру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Дмитровичу матеріальну допомогу на оздоровлення до щорічної основної відпустки  у розмірі середньомісячної заробітної плати.</w:t>
      </w:r>
    </w:p>
    <w:p w:rsidR="00B84460" w:rsidRPr="00252808" w:rsidRDefault="00B84460" w:rsidP="007136FC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B84460" w:rsidRPr="00252808" w:rsidRDefault="00B84460" w:rsidP="007136FC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4.Контроль за виконанням  даного розпорядження покласти на першого заступника міського голови Бахчеван Т.Д.</w:t>
      </w:r>
    </w:p>
    <w:p w:rsidR="00B84460" w:rsidRPr="00252808" w:rsidRDefault="00B84460" w:rsidP="0025280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Підстава: - заява </w:t>
      </w:r>
      <w:r>
        <w:rPr>
          <w:rFonts w:ascii="Times New Roman" w:hAnsi="Times New Roman"/>
          <w:sz w:val="28"/>
          <w:szCs w:val="28"/>
          <w:lang w:val="uk-UA" w:eastAsia="ru-RU"/>
        </w:rPr>
        <w:t>Куралова В.Д.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. від </w:t>
      </w:r>
      <w:r>
        <w:rPr>
          <w:rFonts w:ascii="Times New Roman" w:hAnsi="Times New Roman"/>
          <w:sz w:val="28"/>
          <w:szCs w:val="28"/>
          <w:lang w:val="uk-UA" w:eastAsia="ru-RU"/>
        </w:rPr>
        <w:t>28 вересня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 2021 року.</w:t>
      </w:r>
    </w:p>
    <w:p w:rsidR="00B84460" w:rsidRPr="00252808" w:rsidRDefault="00B84460" w:rsidP="0025280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Ольга ДОБРЯКОВА</w:t>
      </w:r>
    </w:p>
    <w:p w:rsidR="00B84460" w:rsidRPr="00252808" w:rsidRDefault="00B84460" w:rsidP="0025280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ознайомлений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ab/>
        <w:t xml:space="preserve">_____________    </w:t>
      </w:r>
      <w:r>
        <w:rPr>
          <w:rFonts w:ascii="Times New Roman" w:hAnsi="Times New Roman"/>
          <w:sz w:val="28"/>
          <w:szCs w:val="28"/>
          <w:lang w:val="uk-UA" w:eastAsia="ru-RU"/>
        </w:rPr>
        <w:t>Володимир КУРАЛОВ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52808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84460" w:rsidRPr="00252808" w:rsidRDefault="00B84460" w:rsidP="00252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52808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 xml:space="preserve">29 вересня   2021 року  №265 </w:t>
      </w:r>
      <w:r w:rsidRPr="00252808">
        <w:rPr>
          <w:rFonts w:ascii="Times New Roman" w:hAnsi="Times New Roman"/>
          <w:sz w:val="28"/>
          <w:szCs w:val="28"/>
          <w:lang w:val="uk-UA"/>
        </w:rPr>
        <w:t>-к</w:t>
      </w:r>
    </w:p>
    <w:p w:rsidR="00B84460" w:rsidRPr="00252808" w:rsidRDefault="00B84460" w:rsidP="00252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4460" w:rsidRPr="00252808" w:rsidRDefault="00B84460" w:rsidP="00252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Про надання щорічної основної відпустки </w:t>
      </w:r>
      <w:r>
        <w:rPr>
          <w:rFonts w:ascii="Times New Roman" w:hAnsi="Times New Roman"/>
          <w:sz w:val="28"/>
          <w:szCs w:val="28"/>
          <w:lang w:val="uk-UA" w:eastAsia="ru-RU"/>
        </w:rPr>
        <w:t>Куралову В.Д.</w:t>
      </w:r>
    </w:p>
    <w:p w:rsidR="00B84460" w:rsidRPr="00252808" w:rsidRDefault="00B84460" w:rsidP="00252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Перший заступник  міського голови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Тетяна 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>Бахчеван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 Анастасія 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>Станкова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Інеса 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52808">
        <w:rPr>
          <w:rFonts w:ascii="Times New Roman" w:hAnsi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  Лариса </w:t>
      </w:r>
      <w:r w:rsidRPr="00252808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52808">
        <w:rPr>
          <w:rFonts w:ascii="Times New Roman" w:hAnsi="Times New Roman"/>
          <w:sz w:val="24"/>
          <w:szCs w:val="24"/>
          <w:lang w:val="uk-UA" w:eastAsia="ru-RU"/>
        </w:rPr>
        <w:t>Виконавець: Карайван Т.М., головний спеціаліст відділу організаційної та кадрової роботи</w:t>
      </w: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84460" w:rsidRPr="00252808" w:rsidRDefault="00B84460" w:rsidP="00252808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B84460" w:rsidRPr="00252808" w:rsidRDefault="00B84460">
      <w:pPr>
        <w:rPr>
          <w:lang w:val="uk-UA"/>
        </w:rPr>
      </w:pPr>
    </w:p>
    <w:p w:rsidR="00B84460" w:rsidRPr="00252808" w:rsidRDefault="00B84460">
      <w:pPr>
        <w:rPr>
          <w:lang w:val="uk-UA"/>
        </w:rPr>
      </w:pPr>
    </w:p>
    <w:sectPr w:rsidR="00B84460" w:rsidRPr="00252808" w:rsidSect="0006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808"/>
    <w:rsid w:val="000332AA"/>
    <w:rsid w:val="00065A71"/>
    <w:rsid w:val="00252808"/>
    <w:rsid w:val="003010A8"/>
    <w:rsid w:val="004F0DF6"/>
    <w:rsid w:val="00516AC5"/>
    <w:rsid w:val="007136FC"/>
    <w:rsid w:val="007735AB"/>
    <w:rsid w:val="009C6835"/>
    <w:rsid w:val="00A66CB5"/>
    <w:rsid w:val="00B4269F"/>
    <w:rsid w:val="00B84460"/>
    <w:rsid w:val="00FC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A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52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28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2</Pages>
  <Words>327</Words>
  <Characters>1864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2021-09-30T08:39:00Z</cp:lastPrinted>
  <dcterms:created xsi:type="dcterms:W3CDTF">2021-09-28T07:29:00Z</dcterms:created>
  <dcterms:modified xsi:type="dcterms:W3CDTF">2022-01-12T08:08:00Z</dcterms:modified>
</cp:coreProperties>
</file>